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4DD77" w14:textId="77777777" w:rsidR="00860CCC" w:rsidRDefault="00860CCC" w:rsidP="00860CCC">
      <w:pPr>
        <w:pStyle w:val="NoSpacing"/>
        <w:rPr>
          <w:rStyle w:val="s1"/>
        </w:rPr>
      </w:pPr>
      <w:r>
        <w:rPr>
          <w:rStyle w:val="s1"/>
          <w:u w:val="single"/>
        </w:rPr>
        <w:t>John SHREVE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7AD0F3DF" w14:textId="77777777" w:rsidR="00860CCC" w:rsidRDefault="00860CCC" w:rsidP="00860CCC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Necton</w:t>
      </w:r>
      <w:proofErr w:type="spellEnd"/>
      <w:r>
        <w:rPr>
          <w:rStyle w:val="s1"/>
        </w:rPr>
        <w:t>, Norfolk.</w:t>
      </w:r>
    </w:p>
    <w:p w14:paraId="3D28A374" w14:textId="77777777" w:rsidR="00860CCC" w:rsidRDefault="00860CCC" w:rsidP="00860CCC">
      <w:pPr>
        <w:pStyle w:val="NoSpacing"/>
        <w:rPr>
          <w:rStyle w:val="s1"/>
        </w:rPr>
      </w:pPr>
    </w:p>
    <w:p w14:paraId="5B137347" w14:textId="77777777" w:rsidR="00860CCC" w:rsidRDefault="00860CCC" w:rsidP="00860CCC">
      <w:pPr>
        <w:pStyle w:val="NoSpacing"/>
        <w:rPr>
          <w:rStyle w:val="s1"/>
        </w:rPr>
      </w:pPr>
    </w:p>
    <w:p w14:paraId="143A5857" w14:textId="77777777" w:rsidR="00860CCC" w:rsidRDefault="00860CCC" w:rsidP="00860CCC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1D5BCA83" w14:textId="77777777" w:rsidR="00860CCC" w:rsidRDefault="00860CCC" w:rsidP="00860CCC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234)</w:t>
      </w:r>
    </w:p>
    <w:p w14:paraId="6574D350" w14:textId="77777777" w:rsidR="00860CCC" w:rsidRDefault="00860CCC" w:rsidP="00860CCC">
      <w:pPr>
        <w:pStyle w:val="NoSpacing"/>
        <w:rPr>
          <w:rStyle w:val="s1"/>
        </w:rPr>
      </w:pPr>
    </w:p>
    <w:p w14:paraId="4DDB8817" w14:textId="77777777" w:rsidR="00860CCC" w:rsidRDefault="00860CCC" w:rsidP="00860CCC">
      <w:pPr>
        <w:pStyle w:val="NoSpacing"/>
        <w:rPr>
          <w:rStyle w:val="s1"/>
        </w:rPr>
      </w:pPr>
    </w:p>
    <w:p w14:paraId="7A00C700" w14:textId="77777777" w:rsidR="00860CCC" w:rsidRDefault="00860CCC" w:rsidP="00860CCC">
      <w:pPr>
        <w:pStyle w:val="NoSpacing"/>
        <w:rPr>
          <w:rStyle w:val="s1"/>
        </w:rPr>
      </w:pPr>
      <w:r>
        <w:rPr>
          <w:rStyle w:val="s1"/>
        </w:rPr>
        <w:t>28 November 2018</w:t>
      </w:r>
    </w:p>
    <w:p w14:paraId="15B91309" w14:textId="77777777" w:rsidR="006B2F86" w:rsidRPr="00E71FC3" w:rsidRDefault="00860C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99046" w14:textId="77777777" w:rsidR="00860CCC" w:rsidRDefault="00860CCC" w:rsidP="00E71FC3">
      <w:pPr>
        <w:spacing w:after="0" w:line="240" w:lineRule="auto"/>
      </w:pPr>
      <w:r>
        <w:separator/>
      </w:r>
    </w:p>
  </w:endnote>
  <w:endnote w:type="continuationSeparator" w:id="0">
    <w:p w14:paraId="2F59938A" w14:textId="77777777" w:rsidR="00860CCC" w:rsidRDefault="00860C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4A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BEF06" w14:textId="77777777" w:rsidR="00860CCC" w:rsidRDefault="00860CCC" w:rsidP="00E71FC3">
      <w:pPr>
        <w:spacing w:after="0" w:line="240" w:lineRule="auto"/>
      </w:pPr>
      <w:r>
        <w:separator/>
      </w:r>
    </w:p>
  </w:footnote>
  <w:footnote w:type="continuationSeparator" w:id="0">
    <w:p w14:paraId="39E7E1CD" w14:textId="77777777" w:rsidR="00860CCC" w:rsidRDefault="00860C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CCC"/>
    <w:rsid w:val="001A7C09"/>
    <w:rsid w:val="00577BD5"/>
    <w:rsid w:val="00656CBA"/>
    <w:rsid w:val="006A1F77"/>
    <w:rsid w:val="00733BE7"/>
    <w:rsid w:val="00860CC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1A5D3"/>
  <w15:chartTrackingRefBased/>
  <w15:docId w15:val="{420B7402-A0AC-46EE-9BBE-9F39C570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60CC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60CCC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2018-12-01T22:13:00Z</dcterms:created>
  <dcterms:modified xsi:type="dcterms:W3CDTF">2018-12-01T22:14:00Z</dcterms:modified>
</cp:coreProperties>
</file>